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45B82" w14:textId="77777777" w:rsidR="00C12D8F" w:rsidRDefault="00C12D8F" w:rsidP="00296D03">
      <w:pPr>
        <w:rPr>
          <w:rFonts w:ascii="Source Sans Pro" w:hAnsi="Source Sans Pro"/>
        </w:rPr>
      </w:pPr>
    </w:p>
    <w:p w14:paraId="4672043D" w14:textId="77777777" w:rsidR="00CB74BE" w:rsidRPr="00200634" w:rsidRDefault="00CB74BE" w:rsidP="00CB74BE">
      <w:pPr>
        <w:tabs>
          <w:tab w:val="left" w:pos="6663"/>
        </w:tabs>
        <w:rPr>
          <w:rFonts w:ascii="Source Sans Pro" w:hAnsi="Source Sans Pro"/>
        </w:rPr>
      </w:pPr>
    </w:p>
    <w:p w14:paraId="1F197F90" w14:textId="77777777" w:rsidR="00CB74BE" w:rsidRPr="00200634" w:rsidRDefault="00CB74BE" w:rsidP="00CB74BE">
      <w:pPr>
        <w:pStyle w:val="Glava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303F8444" w14:textId="77777777" w:rsidR="00CB74BE" w:rsidRPr="00200634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0FC1ED16" w14:textId="77777777" w:rsidR="00CB74BE" w:rsidRPr="00200634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1FCF7207" w14:textId="6B4797BC" w:rsidR="00EE561F" w:rsidRPr="00EE561F" w:rsidRDefault="00CB74BE" w:rsidP="00EE561F">
      <w:pPr>
        <w:jc w:val="both"/>
        <w:rPr>
          <w:rFonts w:ascii="Source Sans Pro" w:hAnsi="Source Sans Pro"/>
          <w:b/>
        </w:rPr>
      </w:pPr>
      <w:r w:rsidRPr="00EE561F">
        <w:rPr>
          <w:rFonts w:ascii="Source Sans Pro" w:hAnsi="Source Sans Pro"/>
          <w:b/>
          <w:bCs/>
        </w:rPr>
        <w:t>PREDMET NAROČILA:</w:t>
      </w:r>
      <w:bookmarkStart w:id="0" w:name="_Hlk31644069"/>
      <w:r w:rsidR="00EE561F" w:rsidRPr="00EE561F">
        <w:rPr>
          <w:rFonts w:ascii="Source Sans Pro" w:hAnsi="Source Sans Pro"/>
          <w:b/>
          <w:bCs/>
        </w:rPr>
        <w:t xml:space="preserve"> </w:t>
      </w:r>
      <w:r w:rsidR="006A0CCF" w:rsidRPr="006A0CCF">
        <w:rPr>
          <w:rFonts w:ascii="Source Sans Pro" w:hAnsi="Source Sans Pro" w:cs="Tahoma"/>
          <w:b/>
        </w:rPr>
        <w:t>DOBAVA KOMUNALNEGA VOZILA – KOMBINIRANO CISTERNSKO VOZILO</w:t>
      </w:r>
    </w:p>
    <w:bookmarkEnd w:id="0"/>
    <w:p w14:paraId="30B0A67D" w14:textId="74564943" w:rsidR="00CB74BE" w:rsidRPr="00200634" w:rsidRDefault="00CB74BE" w:rsidP="00EE561F">
      <w:pPr>
        <w:tabs>
          <w:tab w:val="left" w:pos="6510"/>
        </w:tabs>
        <w:rPr>
          <w:rFonts w:ascii="Source Sans Pro" w:hAnsi="Source Sans Pro" w:cs="Arial"/>
          <w:b/>
          <w:bCs/>
        </w:rPr>
      </w:pPr>
    </w:p>
    <w:p w14:paraId="03EFCD13" w14:textId="77777777" w:rsidR="00CB74BE" w:rsidRPr="00200634" w:rsidRDefault="00CB74BE" w:rsidP="00CB74BE">
      <w:pPr>
        <w:rPr>
          <w:rFonts w:ascii="Source Sans Pro" w:hAnsi="Source Sans Pro" w:cs="Arial"/>
          <w:b/>
          <w:bCs/>
        </w:rPr>
      </w:pPr>
      <w:r w:rsidRPr="00200634">
        <w:rPr>
          <w:rFonts w:ascii="Source Sans Pro" w:hAnsi="Source Sans Pro" w:cs="Arial"/>
          <w:b/>
          <w:bCs/>
        </w:rPr>
        <w:t>PONUDBA  št.: ______________________</w:t>
      </w:r>
    </w:p>
    <w:p w14:paraId="219B0634" w14:textId="77777777" w:rsidR="00CB74BE" w:rsidRPr="00200634" w:rsidRDefault="00CB74BE" w:rsidP="00CB74BE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5349CA7D" w14:textId="571248AA" w:rsidR="00CB74BE" w:rsidRPr="00EE561F" w:rsidRDefault="00CB74BE" w:rsidP="00CB74BE">
      <w:pPr>
        <w:jc w:val="both"/>
        <w:rPr>
          <w:rFonts w:ascii="Source Sans Pro" w:hAnsi="Source Sans Pro" w:cs="Arial"/>
        </w:rPr>
      </w:pPr>
      <w:r w:rsidRPr="00EE561F">
        <w:rPr>
          <w:rFonts w:ascii="Source Sans Pro" w:hAnsi="Source Sans Pro" w:cs="Arial"/>
        </w:rPr>
        <w:t>V postopku oddaje javnega naročila blaga na splošnem področju po</w:t>
      </w:r>
      <w:r w:rsidR="00DA5089">
        <w:rPr>
          <w:rFonts w:ascii="Source Sans Pro" w:hAnsi="Source Sans Pro" w:cs="Arial"/>
        </w:rPr>
        <w:t xml:space="preserve"> odprtem</w:t>
      </w:r>
      <w:r w:rsidRPr="00EE561F">
        <w:rPr>
          <w:rFonts w:ascii="Source Sans Pro" w:hAnsi="Source Sans Pro" w:cs="Arial"/>
        </w:rPr>
        <w:t xml:space="preserve"> postopku </w:t>
      </w:r>
      <w:bookmarkStart w:id="1" w:name="_GoBack"/>
      <w:bookmarkEnd w:id="1"/>
      <w:r w:rsidRPr="00EE561F">
        <w:rPr>
          <w:rFonts w:ascii="Source Sans Pro" w:hAnsi="Source Sans Pro" w:cs="Arial"/>
        </w:rPr>
        <w:t>za »</w:t>
      </w:r>
      <w:r w:rsidR="006A0CCF" w:rsidRPr="006A0CCF">
        <w:rPr>
          <w:rFonts w:ascii="Source Sans Pro" w:hAnsi="Source Sans Pro" w:cs="Tahoma"/>
        </w:rPr>
        <w:t>DOBAVA KOMUNALNEGA VOZILA – KOMBINIRANO CISTERNSKO VOZILO</w:t>
      </w:r>
      <w:r w:rsidRPr="00EE561F">
        <w:rPr>
          <w:rFonts w:ascii="Source Sans Pro" w:hAnsi="Source Sans Pro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50E9EFD5" w14:textId="77777777" w:rsidR="00CB74BE" w:rsidRDefault="00CB74BE" w:rsidP="00CB74BE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tbl>
      <w:tblPr>
        <w:tblW w:w="9584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6"/>
        <w:gridCol w:w="2858"/>
      </w:tblGrid>
      <w:tr w:rsidR="00CB74BE" w:rsidRPr="00301B79" w14:paraId="499EA06B" w14:textId="77777777" w:rsidTr="007053C4">
        <w:trPr>
          <w:trHeight w:val="533"/>
        </w:trPr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290BA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 xml:space="preserve">Ponudbena cena brez DDV </w:t>
            </w:r>
          </w:p>
          <w:p w14:paraId="2C96FAF3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60BC7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>EUR</w:t>
            </w:r>
          </w:p>
        </w:tc>
      </w:tr>
      <w:tr w:rsidR="00CB74BE" w:rsidRPr="00301B79" w14:paraId="032065B1" w14:textId="77777777" w:rsidTr="007053C4">
        <w:trPr>
          <w:trHeight w:val="533"/>
        </w:trPr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CFB84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/>
                <w:bCs/>
                <w:color w:val="000000"/>
                <w:sz w:val="22"/>
              </w:rPr>
            </w:pPr>
            <w:r w:rsidRPr="00301B79">
              <w:rPr>
                <w:rFonts w:ascii="Source Sans Pro" w:hAnsi="Source Sans Pro"/>
                <w:bCs/>
                <w:color w:val="000000"/>
                <w:sz w:val="22"/>
              </w:rPr>
              <w:t>22% DDV</w:t>
            </w:r>
          </w:p>
          <w:p w14:paraId="06C9DE35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/>
                <w:bCs/>
                <w:color w:val="000000"/>
                <w:sz w:val="22"/>
              </w:rPr>
              <w:tab/>
              <w:t xml:space="preserve">         </w:t>
            </w: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E5646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>EUR</w:t>
            </w:r>
          </w:p>
        </w:tc>
      </w:tr>
      <w:tr w:rsidR="00CB74BE" w:rsidRPr="00301B79" w14:paraId="1F98D408" w14:textId="77777777" w:rsidTr="007053C4">
        <w:trPr>
          <w:trHeight w:val="533"/>
        </w:trPr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9FBDD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/>
                <w:bCs/>
                <w:color w:val="000000"/>
                <w:sz w:val="22"/>
              </w:rPr>
            </w:pPr>
            <w:r w:rsidRPr="00301B79">
              <w:rPr>
                <w:rFonts w:ascii="Source Sans Pro" w:hAnsi="Source Sans Pro"/>
                <w:bCs/>
                <w:color w:val="000000"/>
                <w:sz w:val="22"/>
              </w:rPr>
              <w:t xml:space="preserve">SKUPAJ Z DDV               </w:t>
            </w:r>
          </w:p>
          <w:p w14:paraId="0770087C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sz w:val="22"/>
              </w:rPr>
            </w:pPr>
          </w:p>
        </w:tc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2342F" w14:textId="77777777" w:rsidR="00CB74BE" w:rsidRPr="00301B79" w:rsidRDefault="00CB74BE" w:rsidP="007053C4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sz w:val="22"/>
              </w:rPr>
            </w:pPr>
            <w:r w:rsidRPr="00301B79">
              <w:rPr>
                <w:rFonts w:ascii="Source Sans Pro" w:hAnsi="Source Sans Pro" w:cs="Calibri"/>
                <w:sz w:val="22"/>
              </w:rPr>
              <w:t>EUR</w:t>
            </w:r>
          </w:p>
        </w:tc>
      </w:tr>
    </w:tbl>
    <w:p w14:paraId="450B0B80" w14:textId="77777777" w:rsidR="00CB74BE" w:rsidRPr="00200634" w:rsidRDefault="00CB74BE" w:rsidP="00CB74BE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53C50A1C" w14:textId="77777777" w:rsidR="00CB74BE" w:rsidRPr="00200634" w:rsidRDefault="00CB74BE" w:rsidP="00CB74BE">
      <w:pPr>
        <w:spacing w:before="200" w:line="240" w:lineRule="exact"/>
        <w:jc w:val="center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 (z besedo: ______________________________________________ evrov in __/100).</w:t>
      </w:r>
    </w:p>
    <w:p w14:paraId="4921C17E" w14:textId="77777777" w:rsidR="00CB74BE" w:rsidRDefault="00CB74BE" w:rsidP="00CB74BE">
      <w:pPr>
        <w:spacing w:before="200" w:line="240" w:lineRule="exact"/>
        <w:jc w:val="center"/>
        <w:rPr>
          <w:rFonts w:ascii="Source Sans Pro" w:hAnsi="Source Sans Pro" w:cs="Arial"/>
        </w:rPr>
      </w:pPr>
    </w:p>
    <w:p w14:paraId="32A2E6F2" w14:textId="07177A8E" w:rsidR="00E04B96" w:rsidRPr="00E04B96" w:rsidRDefault="00E04B96" w:rsidP="00E04B96">
      <w:pPr>
        <w:rPr>
          <w:rFonts w:ascii="Source Sans Pro" w:hAnsi="Source Sans Pro" w:cs="Arial"/>
          <w:b/>
          <w:bCs/>
        </w:rPr>
      </w:pPr>
      <w:r w:rsidRPr="00E04B96">
        <w:rPr>
          <w:rFonts w:ascii="Source Sans Pro" w:hAnsi="Source Sans Pro" w:cs="Arial"/>
          <w:b/>
          <w:bCs/>
        </w:rPr>
        <w:t>ROK DOBAVE :</w:t>
      </w:r>
      <w:r>
        <w:rPr>
          <w:rFonts w:ascii="Source Sans Pro" w:hAnsi="Source Sans Pro" w:cs="Arial"/>
          <w:b/>
          <w:bCs/>
        </w:rPr>
        <w:t xml:space="preserve"> </w:t>
      </w:r>
      <w:r>
        <w:rPr>
          <w:rFonts w:ascii="Source Sans Pro" w:hAnsi="Source Sans Pro"/>
          <w:b/>
          <w:lang w:eastAsia="en-US"/>
        </w:rPr>
        <w:t>_________________________</w:t>
      </w:r>
      <w:r w:rsidRPr="003806CA">
        <w:rPr>
          <w:rFonts w:ascii="Source Sans Pro" w:hAnsi="Source Sans Pro"/>
          <w:b/>
          <w:lang w:eastAsia="en-US"/>
        </w:rPr>
        <w:t xml:space="preserve"> dni</w:t>
      </w:r>
    </w:p>
    <w:p w14:paraId="19ADBCB4" w14:textId="77777777" w:rsidR="00F13D74" w:rsidRDefault="00F13D74" w:rsidP="00C33C1E">
      <w:pPr>
        <w:spacing w:before="200" w:line="240" w:lineRule="exact"/>
        <w:rPr>
          <w:rFonts w:ascii="Source Sans Pro" w:hAnsi="Source Sans Pro" w:cs="Arial"/>
        </w:rPr>
      </w:pPr>
    </w:p>
    <w:p w14:paraId="5A979F0A" w14:textId="77777777" w:rsidR="00C33C1E" w:rsidRDefault="00C33C1E" w:rsidP="00C33C1E">
      <w:pPr>
        <w:spacing w:before="200" w:line="240" w:lineRule="exact"/>
        <w:rPr>
          <w:rFonts w:ascii="Source Sans Pro" w:hAnsi="Source Sans Pro" w:cs="Arial"/>
        </w:rPr>
      </w:pPr>
    </w:p>
    <w:p w14:paraId="2F08D923" w14:textId="77777777" w:rsidR="00CB74BE" w:rsidRPr="00200634" w:rsidRDefault="00CB74BE" w:rsidP="00CB74BE">
      <w:pPr>
        <w:spacing w:before="200" w:line="240" w:lineRule="exact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017EEFCE" w14:textId="77777777" w:rsidR="00CB74BE" w:rsidRPr="00200634" w:rsidRDefault="00CB74BE" w:rsidP="00CB74BE">
      <w:pPr>
        <w:spacing w:before="200" w:line="240" w:lineRule="exact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>2. Ponudba velja za celotno naročilo in 120 dni po roku za oddajo ponudb.</w:t>
      </w:r>
    </w:p>
    <w:p w14:paraId="7DC26E60" w14:textId="77777777" w:rsidR="00CB74BE" w:rsidRPr="00200634" w:rsidRDefault="00CB74BE" w:rsidP="00CB74BE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7115017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  <w:b/>
        </w:rPr>
        <w:t>PODATKI O PONUDNIKU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CB74BE" w:rsidRPr="00200634" w14:paraId="70A4AF3F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4112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AA6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3B741DB6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7133305D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05CF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533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0063013D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59D28644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4A42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lastRenderedPageBreak/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28C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17D5EE0E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BDA2" w14:textId="77777777" w:rsidR="00CB74BE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Kontaktna oseba:</w:t>
            </w:r>
          </w:p>
          <w:p w14:paraId="4BF8F560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28EA31BA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BD8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6D01AA64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47BC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70F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31003CCF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A667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2CC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7ABF38AE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9CB9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901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045CCA15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BF1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26D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4910C138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29DE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A39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1F67CE6A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C91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DBE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CB74BE" w:rsidRPr="00200634" w14:paraId="5DC285E2" w14:textId="77777777" w:rsidTr="007053C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6A8F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Pooblaščena oseba za vročanje pošte v Sloveniji</w:t>
            </w:r>
            <w:r w:rsidRPr="00200634">
              <w:rPr>
                <w:rStyle w:val="Sprotnaopomba-sklic"/>
                <w:rFonts w:ascii="Source Sans Pro" w:eastAsiaTheme="minorEastAsia" w:hAnsi="Source Sans Pro" w:cs="Arial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6AD" w14:textId="77777777" w:rsidR="00CB74BE" w:rsidRPr="00200634" w:rsidRDefault="00CB74BE" w:rsidP="007053C4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</w:tbl>
    <w:p w14:paraId="0A97238B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</w:p>
    <w:p w14:paraId="633B494F" w14:textId="77777777" w:rsidR="00CB74BE" w:rsidRPr="00200634" w:rsidRDefault="00CB74BE" w:rsidP="00CB74BE">
      <w:pPr>
        <w:rPr>
          <w:rFonts w:ascii="Source Sans Pro" w:hAnsi="Source Sans Pro"/>
        </w:rPr>
      </w:pPr>
    </w:p>
    <w:p w14:paraId="74785647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CB74BE" w:rsidRPr="00200634" w14:paraId="7F76C5E3" w14:textId="77777777" w:rsidTr="007053C4">
        <w:tc>
          <w:tcPr>
            <w:tcW w:w="2689" w:type="dxa"/>
          </w:tcPr>
          <w:p w14:paraId="4792E84A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1984" w:type="dxa"/>
            <w:vMerge w:val="restart"/>
          </w:tcPr>
          <w:p w14:paraId="69E63A85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405FDFC6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9189881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F9F6414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0CF3D97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497A9A1A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CB74BE" w:rsidRPr="00200634" w14:paraId="134DEA39" w14:textId="77777777" w:rsidTr="007053C4">
        <w:tc>
          <w:tcPr>
            <w:tcW w:w="2689" w:type="dxa"/>
          </w:tcPr>
          <w:p w14:paraId="0A928BA1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036433" w14:textId="77777777" w:rsidR="00CB74BE" w:rsidRPr="00200634" w:rsidRDefault="00CB74BE" w:rsidP="007053C4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2427C1A9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43D2EA9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</w:t>
            </w:r>
          </w:p>
          <w:p w14:paraId="5A33E10F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CB74BE" w:rsidRPr="00200634" w14:paraId="7C8ABE8E" w14:textId="77777777" w:rsidTr="007053C4">
        <w:tc>
          <w:tcPr>
            <w:tcW w:w="2689" w:type="dxa"/>
          </w:tcPr>
          <w:p w14:paraId="2F1F4428" w14:textId="77777777" w:rsidR="00CB74BE" w:rsidRPr="00200634" w:rsidRDefault="00CB74BE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8675E4" w14:textId="77777777" w:rsidR="00CB74BE" w:rsidRPr="00200634" w:rsidRDefault="00CB74BE" w:rsidP="007053C4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0A6590FC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577CF43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______________________</w:t>
            </w:r>
          </w:p>
          <w:p w14:paraId="105734A1" w14:textId="77777777" w:rsidR="00CB74BE" w:rsidRPr="00200634" w:rsidRDefault="00CB74BE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(podpis)</w:t>
            </w:r>
          </w:p>
        </w:tc>
      </w:tr>
    </w:tbl>
    <w:p w14:paraId="71BD4505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050DBF57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7B721D15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Navodilo: Obrazec izpolni, datira, žigosa in podpiše ponudnik. </w:t>
      </w:r>
    </w:p>
    <w:p w14:paraId="63D29C79" w14:textId="77777777" w:rsidR="00CB74BE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</w:p>
    <w:p w14:paraId="21C9B2E3" w14:textId="77777777" w:rsidR="00CB74BE" w:rsidRPr="00200634" w:rsidRDefault="00CB74BE" w:rsidP="00CB74BE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51E07BA4" w14:textId="77777777" w:rsidR="00CB74BE" w:rsidRPr="00200634" w:rsidRDefault="00CB74BE" w:rsidP="00CB74BE">
      <w:pPr>
        <w:jc w:val="both"/>
        <w:rPr>
          <w:rFonts w:ascii="Source Sans Pro" w:hAnsi="Source Sans Pro" w:cs="Arial"/>
        </w:rPr>
      </w:pPr>
    </w:p>
    <w:sectPr w:rsidR="00CB74BE" w:rsidRPr="00200634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2C426" w14:textId="77777777" w:rsidR="00204EAC" w:rsidRDefault="00204EAC" w:rsidP="00A05ABC">
      <w:r>
        <w:separator/>
      </w:r>
    </w:p>
  </w:endnote>
  <w:endnote w:type="continuationSeparator" w:id="0">
    <w:p w14:paraId="391E79AA" w14:textId="77777777" w:rsidR="00204EAC" w:rsidRDefault="00204EAC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94B81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3DC4E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438DD" w14:textId="77777777" w:rsidR="00204EAC" w:rsidRDefault="00204EAC" w:rsidP="00A05ABC">
      <w:r>
        <w:separator/>
      </w:r>
    </w:p>
  </w:footnote>
  <w:footnote w:type="continuationSeparator" w:id="0">
    <w:p w14:paraId="25BFDE0A" w14:textId="77777777" w:rsidR="00204EAC" w:rsidRDefault="00204EAC" w:rsidP="00A05ABC">
      <w:r>
        <w:continuationSeparator/>
      </w:r>
    </w:p>
  </w:footnote>
  <w:footnote w:id="1">
    <w:p w14:paraId="692B3207" w14:textId="77777777" w:rsidR="00CB74BE" w:rsidRDefault="00CB74BE" w:rsidP="00CB74BE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9176E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7A7C8" w14:textId="77777777" w:rsidR="00C07F65" w:rsidRDefault="00DA5089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8045D5" w:rsidRDefault="00DA5089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8045D5" w:rsidRPr="004866F6" w:rsidRDefault="00DA5089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CCC49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4BE"/>
    <w:rsid w:val="00020E5B"/>
    <w:rsid w:val="00056969"/>
    <w:rsid w:val="0006670B"/>
    <w:rsid w:val="000F4055"/>
    <w:rsid w:val="001B54FE"/>
    <w:rsid w:val="00204EAC"/>
    <w:rsid w:val="00296D03"/>
    <w:rsid w:val="002C7B64"/>
    <w:rsid w:val="003236B1"/>
    <w:rsid w:val="0033011D"/>
    <w:rsid w:val="0036526B"/>
    <w:rsid w:val="003734D1"/>
    <w:rsid w:val="003D1D53"/>
    <w:rsid w:val="00422735"/>
    <w:rsid w:val="00480D81"/>
    <w:rsid w:val="00496365"/>
    <w:rsid w:val="004A44B3"/>
    <w:rsid w:val="00524004"/>
    <w:rsid w:val="00546255"/>
    <w:rsid w:val="00611979"/>
    <w:rsid w:val="0063725A"/>
    <w:rsid w:val="00647277"/>
    <w:rsid w:val="006A0CCF"/>
    <w:rsid w:val="007028B5"/>
    <w:rsid w:val="007059DF"/>
    <w:rsid w:val="00754264"/>
    <w:rsid w:val="00803CFB"/>
    <w:rsid w:val="00841108"/>
    <w:rsid w:val="00845E55"/>
    <w:rsid w:val="00864A4E"/>
    <w:rsid w:val="008A018F"/>
    <w:rsid w:val="00911156"/>
    <w:rsid w:val="00914DB0"/>
    <w:rsid w:val="00986832"/>
    <w:rsid w:val="009A1197"/>
    <w:rsid w:val="00A05ABC"/>
    <w:rsid w:val="00A477F1"/>
    <w:rsid w:val="00AA1331"/>
    <w:rsid w:val="00AA1D0F"/>
    <w:rsid w:val="00B0515E"/>
    <w:rsid w:val="00B35341"/>
    <w:rsid w:val="00C12D8F"/>
    <w:rsid w:val="00C135F5"/>
    <w:rsid w:val="00C30DD5"/>
    <w:rsid w:val="00C33C1E"/>
    <w:rsid w:val="00CB3C88"/>
    <w:rsid w:val="00CB74BE"/>
    <w:rsid w:val="00CE4F61"/>
    <w:rsid w:val="00CF23BA"/>
    <w:rsid w:val="00D108B8"/>
    <w:rsid w:val="00DA5089"/>
    <w:rsid w:val="00DC167A"/>
    <w:rsid w:val="00DD135C"/>
    <w:rsid w:val="00E03789"/>
    <w:rsid w:val="00E04B96"/>
    <w:rsid w:val="00E32DA6"/>
    <w:rsid w:val="00EB5B38"/>
    <w:rsid w:val="00EE561F"/>
    <w:rsid w:val="00EE59F3"/>
    <w:rsid w:val="00EF135F"/>
    <w:rsid w:val="00EF258E"/>
    <w:rsid w:val="00F13D74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B74BE"/>
    <w:rPr>
      <w:vertAlign w:val="superscript"/>
    </w:rPr>
  </w:style>
  <w:style w:type="table" w:styleId="Tabelamrea">
    <w:name w:val="Table Grid"/>
    <w:basedOn w:val="Navadnatabela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Jernej Volk</cp:lastModifiedBy>
  <cp:revision>3</cp:revision>
  <cp:lastPrinted>2019-12-06T12:23:00Z</cp:lastPrinted>
  <dcterms:created xsi:type="dcterms:W3CDTF">2022-12-13T14:05:00Z</dcterms:created>
  <dcterms:modified xsi:type="dcterms:W3CDTF">2022-12-14T12:29:00Z</dcterms:modified>
</cp:coreProperties>
</file>